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E416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John HOLME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5DCF019F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Sustead</w:t>
      </w:r>
      <w:proofErr w:type="spellEnd"/>
      <w:r w:rsidRPr="0047582A">
        <w:rPr>
          <w:rStyle w:val="s1"/>
        </w:rPr>
        <w:t>, Norfolk.</w:t>
      </w:r>
    </w:p>
    <w:p w14:paraId="697E24AC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</w:p>
    <w:p w14:paraId="2751DA9D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</w:p>
    <w:p w14:paraId="0A3C83BE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4E96C72C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86)</w:t>
      </w:r>
    </w:p>
    <w:p w14:paraId="0963B0D7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</w:p>
    <w:p w14:paraId="5083D104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</w:p>
    <w:p w14:paraId="6BF66709" w14:textId="77777777" w:rsidR="00E45DE3" w:rsidRPr="0047582A" w:rsidRDefault="00E45DE3" w:rsidP="00E45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1 September 2021</w:t>
      </w:r>
    </w:p>
    <w:p w14:paraId="5B7C5D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7E267" w14:textId="77777777" w:rsidR="00E45DE3" w:rsidRDefault="00E45DE3" w:rsidP="009139A6">
      <w:r>
        <w:separator/>
      </w:r>
    </w:p>
  </w:endnote>
  <w:endnote w:type="continuationSeparator" w:id="0">
    <w:p w14:paraId="2F8AA158" w14:textId="77777777" w:rsidR="00E45DE3" w:rsidRDefault="00E45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C4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5E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97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7E3E" w14:textId="77777777" w:rsidR="00E45DE3" w:rsidRDefault="00E45DE3" w:rsidP="009139A6">
      <w:r>
        <w:separator/>
      </w:r>
    </w:p>
  </w:footnote>
  <w:footnote w:type="continuationSeparator" w:id="0">
    <w:p w14:paraId="2CA1280B" w14:textId="77777777" w:rsidR="00E45DE3" w:rsidRDefault="00E45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97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38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65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5D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6C99"/>
  <w15:chartTrackingRefBased/>
  <w15:docId w15:val="{BBA5AF48-8D0B-4A4C-8B93-25468AB1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5DE3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E45DE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2021-09-16T20:28:00Z</dcterms:created>
  <dcterms:modified xsi:type="dcterms:W3CDTF">2021-09-16T20:28:00Z</dcterms:modified>
</cp:coreProperties>
</file>